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22FC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22FC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22FC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22FC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22FC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22FC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400BDD6" w:rsidR="00546DB1" w:rsidRPr="00546DB1" w:rsidRDefault="002357EF" w:rsidP="00AB56F9">
                <w:pPr>
                  <w:tabs>
                    <w:tab w:val="left" w:pos="426"/>
                  </w:tabs>
                  <w:spacing w:before="120"/>
                  <w:rPr>
                    <w:bCs/>
                    <w:lang w:val="en-IE" w:eastAsia="en-GB"/>
                  </w:rPr>
                </w:pPr>
                <w:r w:rsidRPr="002357EF">
                  <w:rPr>
                    <w:lang w:eastAsia="en-GB"/>
                  </w:rPr>
                  <w:t>TAXUD.C.3 „Lenkungssteuern und andere indirekte Steuern</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21049EB" w:rsidR="00546DB1" w:rsidRPr="003B2E38" w:rsidRDefault="002357EF" w:rsidP="00AB56F9">
                <w:pPr>
                  <w:tabs>
                    <w:tab w:val="left" w:pos="426"/>
                  </w:tabs>
                  <w:spacing w:before="120"/>
                  <w:rPr>
                    <w:bCs/>
                    <w:lang w:val="en-IE" w:eastAsia="en-GB"/>
                  </w:rPr>
                </w:pPr>
                <w:r>
                  <w:rPr>
                    <w:bCs/>
                    <w:lang w:eastAsia="en-GB"/>
                  </w:rPr>
                  <w:t>426111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4C8ADF0" w:rsidR="00546DB1" w:rsidRPr="003B2E38" w:rsidRDefault="002357EF" w:rsidP="00AB56F9">
                <w:pPr>
                  <w:tabs>
                    <w:tab w:val="left" w:pos="426"/>
                  </w:tabs>
                  <w:spacing w:before="120"/>
                  <w:rPr>
                    <w:bCs/>
                    <w:lang w:val="en-IE" w:eastAsia="en-GB"/>
                  </w:rPr>
                </w:pPr>
                <w:r>
                  <w:rPr>
                    <w:bCs/>
                    <w:lang w:eastAsia="en-GB"/>
                  </w:rPr>
                  <w:t>David BOUBLIL</w:t>
                </w:r>
              </w:p>
            </w:sdtContent>
          </w:sdt>
          <w:p w14:paraId="227D6F6E" w14:textId="527FA5F4" w:rsidR="00546DB1" w:rsidRPr="009F216F" w:rsidRDefault="00F22FC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7101B579" w:rsidR="00546DB1" w:rsidRPr="00546DB1" w:rsidRDefault="00F22FC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357EF">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357E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E139BB7"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9pt;height:21.9pt" o:ole="">
                  <v:imagedata r:id="rId15" o:title=""/>
                </v:shape>
                <w:control r:id="rId16" w:name="OptionButton6" w:shapeid="_x0000_i1037"/>
              </w:object>
            </w:r>
            <w:r>
              <w:rPr>
                <w:bCs/>
                <w:lang w:val="en-GB" w:eastAsia="en-GB"/>
              </w:rPr>
              <w:object w:dxaOrig="1440" w:dyaOrig="1440" w14:anchorId="28F21F18">
                <v:shape id="_x0000_i1039" type="#_x0000_t75" style="width:159.05pt;height:21.9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1A243AE"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65pt;height:21.9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22FC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22FC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22FC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F6085F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5pt;height:37.5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A9564B8"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3pt;height:21.9pt" o:ole="">
                  <v:imagedata r:id="rId23" o:title=""/>
                </v:shape>
                <w:control r:id="rId24" w:name="OptionButton2" w:shapeid="_x0000_i1045"/>
              </w:object>
            </w:r>
            <w:r>
              <w:rPr>
                <w:bCs/>
                <w:lang w:val="en-GB" w:eastAsia="en-GB"/>
              </w:rPr>
              <w:object w:dxaOrig="1440" w:dyaOrig="1440" w14:anchorId="50596B69">
                <v:shape id="_x0000_i1047" type="#_x0000_t75" style="width:108.3pt;height:21.9pt" o:ole="">
                  <v:imagedata r:id="rId25" o:title=""/>
                </v:shape>
                <w:control r:id="rId26" w:name="OptionButton3" w:shapeid="_x0000_i1047"/>
              </w:object>
            </w:r>
          </w:p>
          <w:p w14:paraId="1CC7C8D1" w14:textId="73C1D73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2357EF">
                  <w:rPr>
                    <w:bCs/>
                    <w:lang w:val="fr-BE" w:eastAsia="en-GB"/>
                  </w:rPr>
                  <w:t>2</w:t>
                </w:r>
                <w:r w:rsidR="00F22FC3">
                  <w:rPr>
                    <w:bCs/>
                    <w:lang w:val="fr-BE" w:eastAsia="en-GB"/>
                  </w:rPr>
                  <w:t>7</w:t>
                </w:r>
                <w:r w:rsidR="002357EF">
                  <w:rPr>
                    <w:bCs/>
                    <w:lang w:val="fr-BE" w:eastAsia="en-GB"/>
                  </w:rPr>
                  <w:t>-</w:t>
                </w:r>
                <w:r w:rsidR="00F22FC3">
                  <w:rPr>
                    <w:bCs/>
                    <w:lang w:val="fr-BE" w:eastAsia="en-GB"/>
                  </w:rPr>
                  <w:t>10</w:t>
                </w:r>
                <w:r w:rsidR="002357EF">
                  <w:rPr>
                    <w:bCs/>
                    <w:lang w:val="fr-B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eastAsia="en-GB"/>
            </w:rPr>
            <w:id w:val="856169552"/>
            <w:placeholder>
              <w:docPart w:val="2CA30E823DF64E37AC6E553D87E36C7C"/>
            </w:placeholder>
          </w:sdtPr>
          <w:sdtEndPr/>
          <w:sdtContent>
            <w:p w14:paraId="4410526D" w14:textId="77777777" w:rsidR="002357EF" w:rsidRPr="002357EF" w:rsidRDefault="002357EF" w:rsidP="002357EF">
              <w:pPr>
                <w:rPr>
                  <w:lang w:eastAsia="en-GB"/>
                </w:rPr>
              </w:pPr>
              <w:r w:rsidRPr="002357EF">
                <w:rPr>
                  <w:lang w:eastAsia="en-GB"/>
                </w:rPr>
                <w:t xml:space="preserve">Aufgabe der Generaldirektion Steuern und Zollunion (GD TAXUD) ist es, eine faire und nachhaltige Politik zu fördern, die Einnahmen für die EU und ihre Mitgliedstaaten generiert, und zu gewährleisten, dass die Bürger/innen und Unternehmen in der EU vom Welthandel sowie von einem sicheren, an den Grenzen geschützten Binnenmarkt profitieren. </w:t>
              </w:r>
            </w:p>
            <w:p w14:paraId="413709EC" w14:textId="77777777" w:rsidR="002357EF" w:rsidRPr="002357EF" w:rsidRDefault="002357EF" w:rsidP="002357EF">
              <w:pPr>
                <w:rPr>
                  <w:lang w:eastAsia="en-GB"/>
                </w:rPr>
              </w:pPr>
              <w:r w:rsidRPr="002357EF">
                <w:rPr>
                  <w:lang w:eastAsia="en-GB"/>
                </w:rPr>
                <w:t>Innerhalb der GD TAXUD ist die Direktion C dafür zuständig, die allgemeine politische Ausrichtung im Bereich der indirekten Steuern zu gestalten. Dazu zählen auch die Besteuerung des Finanzsektors sowie Umwelt-, Verkehrs- und Energiesteuern, Mehrwertsteuer, Verbrauchsteuern, Lenkungssteuern und Steuerverwaltung. Sie zeichnet auch für die Entwicklung und Umsetzung des CO2-Grenzausgleichssystems und die Steuerinitiativen im Rahmen des europäischen Grünen Deals verantwortlich.</w:t>
              </w:r>
            </w:p>
            <w:p w14:paraId="778472E8" w14:textId="77777777" w:rsidR="002357EF" w:rsidRPr="002357EF" w:rsidRDefault="002357EF" w:rsidP="002357EF">
              <w:pPr>
                <w:rPr>
                  <w:lang w:eastAsia="en-GB"/>
                </w:rPr>
              </w:pPr>
              <w:r w:rsidRPr="002357EF">
                <w:rPr>
                  <w:lang w:eastAsia="en-GB"/>
                </w:rPr>
                <w:t xml:space="preserve">Das Referat TAXUD.C.3 „Lenkungssteuern und andere indirekte Steuern“ ist für die Entwicklung und Koordinierung von Konzepten im Bereich von Steuern zuständig, mit denen andere Ziele verfolgt werden als die Generierung von Einnahmen, z. B. die Förderung der öffentlichen Gesundheit. Gleichzeitig ist sie für deren reibungsfreie Umsetzung auf EU-Ebene zuständig.  </w:t>
              </w:r>
            </w:p>
            <w:p w14:paraId="2F3915C2" w14:textId="77777777" w:rsidR="002357EF" w:rsidRPr="002357EF" w:rsidRDefault="002357EF" w:rsidP="002357EF">
              <w:pPr>
                <w:rPr>
                  <w:lang w:eastAsia="en-GB"/>
                </w:rPr>
              </w:pPr>
              <w:r w:rsidRPr="002357EF">
                <w:rPr>
                  <w:lang w:eastAsia="en-GB"/>
                </w:rPr>
                <w:t>Das Referat TAXUD.C.3 hat die Aufgabe, für das einwandfreie Funktionieren des harmonisierten Verbrauchsteuersystems der EU (EMCS, horizontale Verbrauchsteuervorschriften) zu sorgen und zur Entwicklung und Koordinierung der EU-Steuerpolitik auf dem Gebiet der indirekten Steuern beizutragen (ausgenommen Mehrwertsteuer und ökologisch ausgerichtete Steuern); dies betrifft unter anderem die Besteuerung von Tabakerzeugnissen und alkoholischen Getränken. Hierzu konzipiert und flankiert das Referat EU-Rechtsvorschriften und andere geeignete Initiativen im Bereich der indirekten Besteuerung im Einklang mit den Zielen des Vertrags und insbesondere mit den Erfordernissen des Binnenmarkts und der Gesundheitsunion, auch mit Blick auf die Bekämpfung von Steuerbetrug. Das Referat befasst sich insbesondere mit Fragen der Entwicklung, Auslegung und Anwendung des EU-Verbrauchsteuersystems, aber auch mit anderen nicht harmonisierten indirekten Steuern, insbesondere Lenkungssteuern im Gesundheitsbereich. Hierzu zählen die Verwaltung von Vertragsverletzungsverfahren und beim Gerichtshof anhängigen Rechtsstreitigkeiten, einschließlich Vorabentscheidungsvorlagen, die Bearbeitung von beim Europäischen Parlament eingereichten Petitionen, die Ausarbeitung von Antworten auf parlamentarische Anfragen sowie auf Schreiben von Bürgerinnen und Bürgern und Wirtschaftsbeteiligten aus der EU, die juristische Unterstützung der für indirekte Steuern zuständigen Referate innerhalb der Direktion C sowie das Abfassen von Stellungnahmen zu Fällen staatlicher Beihilfen.</w:t>
              </w:r>
            </w:p>
          </w:sdtContent>
        </w:sdt>
        <w:p w14:paraId="76DD1EEA" w14:textId="3C048779" w:rsidR="00803007" w:rsidRDefault="00F22FC3"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eastAsia="en-GB"/>
            </w:rPr>
            <w:id w:val="1659044676"/>
            <w:placeholder>
              <w:docPart w:val="0576F5F34CF64898BB0DDBC0F3024704"/>
            </w:placeholder>
          </w:sdtPr>
          <w:sdtEndPr/>
          <w:sdtContent>
            <w:p w14:paraId="4103A182" w14:textId="77777777" w:rsidR="002357EF" w:rsidRPr="002357EF" w:rsidRDefault="002357EF" w:rsidP="002357EF">
              <w:pPr>
                <w:rPr>
                  <w:lang w:eastAsia="en-GB"/>
                </w:rPr>
              </w:pPr>
              <w:r w:rsidRPr="002357EF">
                <w:rPr>
                  <w:lang w:eastAsia="en-GB"/>
                </w:rPr>
                <w:t xml:space="preserve">Beratung und Unterstützung des Projektmanagements, Beteiligung an politischen und juristischen Analysen und damit zusammenhängenden Legislativvorschlägen im Bereich der Verbrauchsteuern, insbesondere in Bezug auf die Vorschriften und Verfahren für die Beförderung verbrauchsteuerpflichtiger Waren sowie für die zugrunde liegenden IT-Systeme </w:t>
              </w:r>
              <w:r w:rsidRPr="002357EF">
                <w:rPr>
                  <w:lang w:eastAsia="en-GB"/>
                </w:rPr>
                <w:br/>
                <w:t xml:space="preserve">Entwurf von Arbeitspapieren, Vermerken, Reden und sonstigem Material, u. a. für Arbeitsgruppen und Ausschüsse Analyse politischer Optionen im Bereich der Verbrauchsteuern und anderer Lenkungssteuern; dies umfasst sowohl die Ausarbeitung </w:t>
              </w:r>
              <w:r w:rsidRPr="002357EF">
                <w:rPr>
                  <w:lang w:eastAsia="en-GB"/>
                </w:rPr>
                <w:lastRenderedPageBreak/>
                <w:t>von Maßnahmen betreffend indirekte Steuern als auch die Einarbeitung der entsprechenden steuerpolitischen Komponente in umfassendere politische Strategien und Initiativen</w:t>
              </w:r>
              <w:r w:rsidRPr="002357EF">
                <w:rPr>
                  <w:lang w:eastAsia="en-GB"/>
                </w:rPr>
                <w:tab/>
              </w:r>
              <w:r w:rsidRPr="002357EF">
                <w:rPr>
                  <w:lang w:eastAsia="en-GB"/>
                </w:rPr>
                <w:br/>
                <w:t>Begleitung der Umsetzung und Anwendung von Unionsvorschriften im Bereich der Verbrauchsteuern und anderer Lenkungssteuern</w:t>
              </w:r>
              <w:r w:rsidRPr="002357EF">
                <w:rPr>
                  <w:lang w:eastAsia="en-GB"/>
                </w:rPr>
                <w:tab/>
              </w:r>
              <w:r w:rsidRPr="002357EF">
                <w:rPr>
                  <w:lang w:eastAsia="en-GB"/>
                </w:rPr>
                <w:br/>
                <w:t>Beantwortung der Fragen von Wirtschaftsbeteiligten, nationalen Verwaltungen und Kommissionsdienststellen zur Auslegung geltender Unionsvorschriften zu Verbrauchsteuern.</w:t>
              </w:r>
              <w:r w:rsidRPr="002357EF">
                <w:rPr>
                  <w:lang w:eastAsia="en-GB"/>
                </w:rPr>
                <w:tab/>
              </w:r>
              <w:r w:rsidRPr="002357EF">
                <w:rPr>
                  <w:lang w:eastAsia="en-GB"/>
                </w:rPr>
                <w:br/>
                <w:t>Die Aufgaben umfassen den ständigen Austausch mit anderen Kommissionsdienststellen, anderen EU-Organen und Mitgliedstaaten sowie Unternehmensgruppen, der Wissenschaft und sonstigen Interessenträgern.</w:t>
              </w:r>
            </w:p>
          </w:sdtContent>
        </w:sdt>
        <w:p w14:paraId="12B9C59B" w14:textId="4357DC8F" w:rsidR="00803007" w:rsidRPr="009F216F" w:rsidRDefault="00F22FC3"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eastAsia="en-GB"/>
            </w:rPr>
            <w:id w:val="-209197804"/>
            <w:placeholder>
              <w:docPart w:val="2FDDD0ED9FD649AA83CC80A6C04A0920"/>
            </w:placeholder>
          </w:sdtPr>
          <w:sdtEndPr/>
          <w:sdtContent>
            <w:p w14:paraId="7222FE94" w14:textId="4B24B3C2" w:rsidR="002357EF" w:rsidRPr="002357EF" w:rsidRDefault="002357EF" w:rsidP="002357EF">
              <w:pPr>
                <w:jc w:val="left"/>
                <w:rPr>
                  <w:lang w:eastAsia="en-GB"/>
                </w:rPr>
              </w:pPr>
              <w:r w:rsidRPr="002357EF">
                <w:rPr>
                  <w:lang w:eastAsia="en-GB"/>
                </w:rPr>
                <w:t xml:space="preserve">Wir erwarten mindestens 5 Jahre Berufserfahrung, davon 3 Jahre Arbeitserfahrung im Bereich indirekte Steuern (Mehrwertsteuer/Verbrauchsteuern und Beförderung verbrauchsteuerpflichtiger Waren/Gesundheitssteuern oder sonstige Lenkungssteuern), und solider ökonomischer oder juristischer Hintergrund. Erfahrung mit politischen Strategien zum Schutz der öffentlichen Gesundheit sowie im Bereich der Ökonomie von Lenkungssteuern wäre von Vorteil. Kenntnisse der Richtlinie zur Festlegung des allgemeinen Verbrauchsteuersystems sowie auf dem Gebiet der Besteuerung von Tabak, Alkohol oder zuckergesüßten Getränken wären ebenfalls ein Plus. Auch Kenntnisse im Bereich nicht harmonisierter indirekter Steuern wären von Nutzen. Kenntnisse des Systems zur Kontrolle der Beförderung verbrauchsteuerpflichtiger Waren (Excise Movement and Control System – EMCS) sind von Vorteil. </w:t>
              </w:r>
              <w:r w:rsidRPr="002357EF">
                <w:rPr>
                  <w:lang w:eastAsia="en-GB"/>
                </w:rPr>
                <w:tab/>
              </w:r>
              <w:r w:rsidRPr="002357EF">
                <w:rPr>
                  <w:lang w:eastAsia="en-GB"/>
                </w:rPr>
                <w:br/>
                <w:t>Ferner erwarten wir Erfahrung mit der Ausarbeitung von Rechtsvorschriften, Konsultations- oder Strategiepapieren, Studien und Berichten in den oben genannten Bereichen, sowie</w:t>
              </w:r>
              <w:r w:rsidRPr="002357EF">
                <w:rPr>
                  <w:lang w:eastAsia="en-GB"/>
                </w:rPr>
                <w:tab/>
              </w:r>
              <w:r w:rsidRPr="002357EF">
                <w:rPr>
                  <w:lang w:eastAsia="en-GB"/>
                </w:rPr>
                <w:br/>
                <w:t>Erfahrung mit der Evaluierung politischer Maßnahmen und ihrer Auswirkungen. Erfahrung im Management externer Auftragnehmer ist von Vorteil.</w:t>
              </w:r>
              <w:r w:rsidRPr="002357EF">
                <w:rPr>
                  <w:lang w:eastAsia="en-GB"/>
                </w:rPr>
                <w:tab/>
              </w:r>
              <w:r w:rsidRPr="002357EF">
                <w:rPr>
                  <w:lang w:eastAsia="en-GB"/>
                </w:rPr>
                <w:br/>
                <w:t xml:space="preserve">Gute analytische und redaktionelle Fähigkeiten sind erforderlich. </w:t>
              </w:r>
              <w:r w:rsidRPr="002357EF">
                <w:rPr>
                  <w:lang w:eastAsia="en-GB"/>
                </w:rPr>
                <w:tab/>
                <w:t>Die Fähigkeit, mit komplexen Informationen umzugehen, sie zusammenfassend aufzubereiten und Lösungen vorzuschlagen,</w:t>
              </w:r>
              <w:r>
                <w:rPr>
                  <w:lang w:eastAsia="en-GB"/>
                </w:rPr>
                <w:t xml:space="preserve"> </w:t>
              </w:r>
              <w:r w:rsidRPr="002357EF">
                <w:rPr>
                  <w:lang w:eastAsia="en-GB"/>
                </w:rPr>
                <w:t>ist von Vorteil.</w:t>
              </w:r>
              <w:r w:rsidRPr="002357EF">
                <w:rPr>
                  <w:lang w:eastAsia="en-GB"/>
                </w:rPr>
                <w:br/>
                <w:t>Englischkenntnisse auf Arbeitssprachenniveau sowie hinreichende Kenntnisse einer weiteren EU-Sprache sind ebenfalls erforderlich.</w:t>
              </w:r>
            </w:p>
          </w:sdtContent>
        </w:sdt>
        <w:p w14:paraId="2A0F153A" w14:textId="438D7205" w:rsidR="009321C6" w:rsidRPr="009F216F" w:rsidRDefault="00F22FC3"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357EF"/>
    <w:rsid w:val="002C5752"/>
    <w:rsid w:val="002F7504"/>
    <w:rsid w:val="00324D8D"/>
    <w:rsid w:val="0035094A"/>
    <w:rsid w:val="003874E2"/>
    <w:rsid w:val="0039387D"/>
    <w:rsid w:val="00394A86"/>
    <w:rsid w:val="003B2E38"/>
    <w:rsid w:val="0041270A"/>
    <w:rsid w:val="004D75AF"/>
    <w:rsid w:val="00546DB1"/>
    <w:rsid w:val="0056690E"/>
    <w:rsid w:val="006243BB"/>
    <w:rsid w:val="00665027"/>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C5FF8"/>
    <w:rsid w:val="00AE6941"/>
    <w:rsid w:val="00B73B91"/>
    <w:rsid w:val="00B800BE"/>
    <w:rsid w:val="00BF039B"/>
    <w:rsid w:val="00BF6139"/>
    <w:rsid w:val="00C07259"/>
    <w:rsid w:val="00C27C81"/>
    <w:rsid w:val="00CD33B4"/>
    <w:rsid w:val="00D605F4"/>
    <w:rsid w:val="00DA711C"/>
    <w:rsid w:val="00E01792"/>
    <w:rsid w:val="00E35460"/>
    <w:rsid w:val="00EB3060"/>
    <w:rsid w:val="00EC5C6B"/>
    <w:rsid w:val="00ED6452"/>
    <w:rsid w:val="00F22FC3"/>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123713">
      <w:bodyDiv w:val="1"/>
      <w:marLeft w:val="0"/>
      <w:marRight w:val="0"/>
      <w:marTop w:val="0"/>
      <w:marBottom w:val="0"/>
      <w:divBdr>
        <w:top w:val="none" w:sz="0" w:space="0" w:color="auto"/>
        <w:left w:val="none" w:sz="0" w:space="0" w:color="auto"/>
        <w:bottom w:val="none" w:sz="0" w:space="0" w:color="auto"/>
        <w:right w:val="none" w:sz="0" w:space="0" w:color="auto"/>
      </w:divBdr>
    </w:div>
    <w:div w:id="1148202958">
      <w:bodyDiv w:val="1"/>
      <w:marLeft w:val="0"/>
      <w:marRight w:val="0"/>
      <w:marTop w:val="0"/>
      <w:marBottom w:val="0"/>
      <w:divBdr>
        <w:top w:val="none" w:sz="0" w:space="0" w:color="auto"/>
        <w:left w:val="none" w:sz="0" w:space="0" w:color="auto"/>
        <w:bottom w:val="none" w:sz="0" w:space="0" w:color="auto"/>
        <w:right w:val="none" w:sz="0" w:space="0" w:color="auto"/>
      </w:divBdr>
    </w:div>
    <w:div w:id="1377587940">
      <w:bodyDiv w:val="1"/>
      <w:marLeft w:val="0"/>
      <w:marRight w:val="0"/>
      <w:marTop w:val="0"/>
      <w:marBottom w:val="0"/>
      <w:divBdr>
        <w:top w:val="none" w:sz="0" w:space="0" w:color="auto"/>
        <w:left w:val="none" w:sz="0" w:space="0" w:color="auto"/>
        <w:bottom w:val="none" w:sz="0" w:space="0" w:color="auto"/>
        <w:right w:val="none" w:sz="0" w:space="0" w:color="auto"/>
      </w:divBdr>
    </w:div>
    <w:div w:id="1596673320">
      <w:bodyDiv w:val="1"/>
      <w:marLeft w:val="0"/>
      <w:marRight w:val="0"/>
      <w:marTop w:val="0"/>
      <w:marBottom w:val="0"/>
      <w:divBdr>
        <w:top w:val="none" w:sz="0" w:space="0" w:color="auto"/>
        <w:left w:val="none" w:sz="0" w:space="0" w:color="auto"/>
        <w:bottom w:val="none" w:sz="0" w:space="0" w:color="auto"/>
        <w:right w:val="none" w:sz="0" w:space="0" w:color="auto"/>
      </w:divBdr>
    </w:div>
    <w:div w:id="1603028194">
      <w:bodyDiv w:val="1"/>
      <w:marLeft w:val="0"/>
      <w:marRight w:val="0"/>
      <w:marTop w:val="0"/>
      <w:marBottom w:val="0"/>
      <w:divBdr>
        <w:top w:val="none" w:sz="0" w:space="0" w:color="auto"/>
        <w:left w:val="none" w:sz="0" w:space="0" w:color="auto"/>
        <w:bottom w:val="none" w:sz="0" w:space="0" w:color="auto"/>
        <w:right w:val="none" w:sz="0" w:space="0" w:color="auto"/>
      </w:divBdr>
    </w:div>
    <w:div w:id="1794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CA30E823DF64E37AC6E553D87E36C7C"/>
        <w:category>
          <w:name w:val="General"/>
          <w:gallery w:val="placeholder"/>
        </w:category>
        <w:types>
          <w:type w:val="bbPlcHdr"/>
        </w:types>
        <w:behaviors>
          <w:behavior w:val="content"/>
        </w:behaviors>
        <w:guid w:val="{F2EF7741-2101-47C1-9336-2A3E89986E0A}"/>
      </w:docPartPr>
      <w:docPartBody>
        <w:p w:rsidR="00F76800" w:rsidRDefault="00F76800" w:rsidP="00F76800">
          <w:pPr>
            <w:pStyle w:val="2CA30E823DF64E37AC6E553D87E36C7C"/>
          </w:pPr>
          <w:r>
            <w:rPr>
              <w:rStyle w:val="PlaceholderText"/>
            </w:rPr>
            <w:t>Click or tap here to enter text.</w:t>
          </w:r>
        </w:p>
      </w:docPartBody>
    </w:docPart>
    <w:docPart>
      <w:docPartPr>
        <w:name w:val="0576F5F34CF64898BB0DDBC0F3024704"/>
        <w:category>
          <w:name w:val="General"/>
          <w:gallery w:val="placeholder"/>
        </w:category>
        <w:types>
          <w:type w:val="bbPlcHdr"/>
        </w:types>
        <w:behaviors>
          <w:behavior w:val="content"/>
        </w:behaviors>
        <w:guid w:val="{79FE4134-6368-4689-836D-8611BF81DC78}"/>
      </w:docPartPr>
      <w:docPartBody>
        <w:p w:rsidR="00F76800" w:rsidRDefault="00F76800" w:rsidP="00F76800">
          <w:pPr>
            <w:pStyle w:val="0576F5F34CF64898BB0DDBC0F3024704"/>
          </w:pPr>
          <w:r>
            <w:rPr>
              <w:rStyle w:val="PlaceholderText"/>
            </w:rPr>
            <w:t>Click or tap here to enter text.</w:t>
          </w:r>
        </w:p>
      </w:docPartBody>
    </w:docPart>
    <w:docPart>
      <w:docPartPr>
        <w:name w:val="2FDDD0ED9FD649AA83CC80A6C04A0920"/>
        <w:category>
          <w:name w:val="General"/>
          <w:gallery w:val="placeholder"/>
        </w:category>
        <w:types>
          <w:type w:val="bbPlcHdr"/>
        </w:types>
        <w:behaviors>
          <w:behavior w:val="content"/>
        </w:behaviors>
        <w:guid w:val="{C686681B-EE5D-4C72-B0AD-EC7B855AEABC}"/>
      </w:docPartPr>
      <w:docPartBody>
        <w:p w:rsidR="00F76800" w:rsidRDefault="00F76800" w:rsidP="00F76800">
          <w:pPr>
            <w:pStyle w:val="2FDDD0ED9FD649AA83CC80A6C04A092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97026"/>
    <w:rsid w:val="008A7C76"/>
    <w:rsid w:val="008C406B"/>
    <w:rsid w:val="008D04E3"/>
    <w:rsid w:val="00A71FAD"/>
    <w:rsid w:val="00B21BDA"/>
    <w:rsid w:val="00B800BE"/>
    <w:rsid w:val="00BF039B"/>
    <w:rsid w:val="00DB168D"/>
    <w:rsid w:val="00E32AF1"/>
    <w:rsid w:val="00F02C41"/>
    <w:rsid w:val="00F7680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6800"/>
  </w:style>
  <w:style w:type="paragraph" w:customStyle="1" w:styleId="3F8B7399541147C1B1E84701FCECAED2">
    <w:name w:val="3F8B7399541147C1B1E84701FCECAED2"/>
    <w:rsid w:val="00A71FAD"/>
  </w:style>
  <w:style w:type="paragraph" w:customStyle="1" w:styleId="2CA30E823DF64E37AC6E553D87E36C7C">
    <w:name w:val="2CA30E823DF64E37AC6E553D87E36C7C"/>
    <w:rsid w:val="00F76800"/>
    <w:pPr>
      <w:spacing w:line="278" w:lineRule="auto"/>
    </w:pPr>
    <w:rPr>
      <w:kern w:val="2"/>
      <w:sz w:val="24"/>
      <w:szCs w:val="24"/>
      <w:lang w:val="fr-BE" w:eastAsia="fr-BE"/>
      <w14:ligatures w14:val="standardContextual"/>
    </w:rPr>
  </w:style>
  <w:style w:type="paragraph" w:customStyle="1" w:styleId="0576F5F34CF64898BB0DDBC0F3024704">
    <w:name w:val="0576F5F34CF64898BB0DDBC0F3024704"/>
    <w:rsid w:val="00F76800"/>
    <w:pPr>
      <w:spacing w:line="278" w:lineRule="auto"/>
    </w:pPr>
    <w:rPr>
      <w:kern w:val="2"/>
      <w:sz w:val="24"/>
      <w:szCs w:val="24"/>
      <w:lang w:val="fr-BE" w:eastAsia="fr-BE"/>
      <w14:ligatures w14:val="standardContextual"/>
    </w:rPr>
  </w:style>
  <w:style w:type="paragraph" w:customStyle="1" w:styleId="2FDDD0ED9FD649AA83CC80A6C04A0920">
    <w:name w:val="2FDDD0ED9FD649AA83CC80A6C04A0920"/>
    <w:rsid w:val="00F76800"/>
    <w:pPr>
      <w:spacing w:line="278" w:lineRule="auto"/>
    </w:pPr>
    <w:rPr>
      <w:kern w:val="2"/>
      <w:sz w:val="24"/>
      <w:szCs w:val="24"/>
      <w:lang w:val="fr-BE" w:eastAsia="fr-BE"/>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schemas.microsoft.com/office/2006/documentManagement/types"/>
    <ds:schemaRef ds:uri="08927195-b699-4be0-9ee2-6c66dc215b5a"/>
    <ds:schemaRef ds:uri="1929b814-5a78-4bdc-9841-d8b9ef424f65"/>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 ds:uri="http://purl.org/dc/dcmitype/"/>
    <ds:schemaRef ds:uri="http://schemas.microsoft.com/office/infopath/2007/PartnerControls"/>
    <ds:schemaRef ds:uri="a41a97bf-0494-41d8-ba3d-259bd7771890"/>
    <ds:schemaRef ds:uri="http://schemas.microsoft.com/sharepoint/v3/field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F68C7535-5104-43EE-A525-339CCD53F837}"/>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5</Pages>
  <Words>1694</Words>
  <Characters>8931</Characters>
  <Application>Microsoft Office Word</Application>
  <DocSecurity>0</DocSecurity>
  <PresentationFormat>Microsoft Word 14.0</PresentationFormat>
  <Lines>893</Lines>
  <Paragraphs>624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OSLIC Katja (TAXUD)</cp:lastModifiedBy>
  <cp:revision>2</cp:revision>
  <dcterms:created xsi:type="dcterms:W3CDTF">2025-07-08T13:29:00Z</dcterms:created>
  <dcterms:modified xsi:type="dcterms:W3CDTF">2025-07-08T13:29:00Z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